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386C270D" w:rsidRDefault="00C42AF6" w14:paraId="341B7A19" w14:textId="7D48FF08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[ramme]avtale</w:t>
      </w:r>
      <w:r w:rsidRPr="00A4355A" w:rsidR="00FF28C1">
        <w:rPr>
          <w:b/>
          <w:bCs/>
          <w:color w:val="F9C66B" w:themeColor="accent6"/>
          <w:sz w:val="28"/>
        </w:rPr>
        <w:t xml:space="preserve"> for</w:t>
      </w:r>
      <w:r w:rsidRPr="00A4355A" w:rsidR="488D4BDF">
        <w:rPr>
          <w:b/>
          <w:bCs/>
          <w:color w:val="F9C66B" w:themeColor="accent6"/>
          <w:sz w:val="28"/>
        </w:rPr>
        <w:t xml:space="preserve"> [xxx]</w:t>
      </w:r>
      <w:r w:rsidRPr="00A4355A" w:rsidR="00FF28C1">
        <w:rPr>
          <w:b/>
          <w:bCs/>
          <w:color w:val="F9C66B" w:themeColor="accent6"/>
          <w:sz w:val="28"/>
        </w:rPr>
        <w:t xml:space="preserve"> – </w:t>
      </w:r>
      <w:proofErr w:type="spellStart"/>
      <w:r w:rsidRPr="00A4355A" w:rsidR="00FF28C1">
        <w:rPr>
          <w:b/>
          <w:bCs/>
          <w:color w:val="F9C66B" w:themeColor="accent6"/>
          <w:sz w:val="28"/>
        </w:rPr>
        <w:t>saksnr</w:t>
      </w:r>
      <w:proofErr w:type="spellEnd"/>
      <w:r w:rsidRPr="00A4355A" w:rsidR="00FF28C1">
        <w:rPr>
          <w:b/>
          <w:bCs/>
          <w:color w:val="F9C66B" w:themeColor="accent6"/>
          <w:sz w:val="28"/>
        </w:rPr>
        <w:t>. [xx/</w:t>
      </w:r>
      <w:proofErr w:type="spellStart"/>
      <w:r w:rsidRPr="00A4355A" w:rsidR="00FF28C1">
        <w:rPr>
          <w:b/>
          <w:bCs/>
          <w:color w:val="F9C66B" w:themeColor="accent6"/>
          <w:sz w:val="28"/>
        </w:rPr>
        <w:t>xxxx</w:t>
      </w:r>
      <w:proofErr w:type="spellEnd"/>
      <w:r w:rsidRPr="00A4355A" w:rsidR="00FF28C1">
        <w:rPr>
          <w:b/>
          <w:bCs/>
          <w:color w:val="F9C66B" w:themeColor="accent6"/>
          <w:sz w:val="28"/>
        </w:rPr>
        <w:t>]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45076EC7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45076EC7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7777777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DE8EB6D" w14:textId="77777777">
        <w:tc>
          <w:tcPr>
            <w:tcW w:w="7792" w:type="dxa"/>
            <w:tcMar/>
          </w:tcPr>
          <w:p w:rsidR="00C17B3B" w:rsidP="00BD3957" w:rsidRDefault="00C17B3B" w14:paraId="46135CAD" w14:textId="710930B7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Tekniske og faglige kvalifikasjoner</w:t>
            </w:r>
            <w:r w:rsidR="00C17B3B">
              <w:rPr/>
              <w:t xml:space="preserve"> </w:t>
            </w:r>
            <w:r w:rsidRPr="45076EC7" w:rsidR="00C17B3B">
              <w:rPr>
                <w:i w:val="1"/>
                <w:iCs w:val="1"/>
                <w:color w:val="0070C0"/>
              </w:rPr>
              <w:t>[</w:t>
            </w:r>
            <w:r w:rsidRPr="45076EC7" w:rsidR="00C17B3B">
              <w:rPr>
                <w:i w:val="1"/>
                <w:iCs w:val="1"/>
                <w:color w:val="0070C0"/>
              </w:rPr>
              <w:t>spesifiser</w:t>
            </w:r>
            <w:r w:rsidRPr="45076EC7" w:rsidR="005B5882">
              <w:rPr>
                <w:i w:val="1"/>
                <w:iCs w:val="1"/>
                <w:color w:val="0070C0"/>
              </w:rPr>
              <w:t>er</w:t>
            </w:r>
            <w:r w:rsidRPr="45076EC7" w:rsidR="00C17B3B">
              <w:rPr>
                <w:i w:val="1"/>
                <w:iCs w:val="1"/>
                <w:color w:val="0070C0"/>
              </w:rPr>
              <w:t xml:space="preserve"> hvis flere krav til dette]</w:t>
            </w:r>
            <w:r w:rsidRPr="45076EC7" w:rsidR="00C17B3B">
              <w:rPr>
                <w:color w:val="0070C0"/>
              </w:rPr>
              <w:t xml:space="preserve"> 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079C94E9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 xml:space="preserve">Tekniske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3BFBC091" w14:textId="77777777">
        <w:tc>
          <w:tcPr>
            <w:tcW w:w="7792" w:type="dxa"/>
            <w:tcMar/>
          </w:tcPr>
          <w:p w:rsidR="00C17B3B" w:rsidP="00BD3957" w:rsidRDefault="00C17B3B" w14:paraId="2A7102E5" w14:textId="35025598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</w:t>
            </w:r>
            <w:r w:rsidR="00C17B3B">
              <w:rPr/>
              <w:t xml:space="preserve">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61CDCEA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E178DFF-1FCC-46B2-A169-5D19A695A16B}"/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Andre Joachim Frank</cp:lastModifiedBy>
  <cp:revision>4</cp:revision>
  <dcterms:created xsi:type="dcterms:W3CDTF">2023-02-08T10:28:00Z</dcterms:created>
  <dcterms:modified xsi:type="dcterms:W3CDTF">2023-08-30T11:25:29Z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